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5E720314" w:rsidR="00090915" w:rsidRPr="00D57D7B" w:rsidRDefault="00454493" w:rsidP="00D57D7B">
      <w:pPr>
        <w:pStyle w:val="Heading1"/>
      </w:pPr>
      <w:r>
        <w:t xml:space="preserve">Module </w:t>
      </w:r>
      <w:r w:rsidR="00400F42">
        <w:t>6</w:t>
      </w:r>
      <w:r>
        <w:t xml:space="preserve"> </w:t>
      </w:r>
      <w:r w:rsidR="00F80A89">
        <w:t>Exerci</w:t>
      </w:r>
      <w:r w:rsidR="00901C3A">
        <w:t>s</w:t>
      </w:r>
      <w:r w:rsidR="00F80A89">
        <w:t>es</w:t>
      </w:r>
    </w:p>
    <w:p w14:paraId="2E6104C7" w14:textId="77777777" w:rsidR="00A01658" w:rsidRDefault="00A01658" w:rsidP="006A645B"/>
    <w:p w14:paraId="1B21A53A" w14:textId="0A37E8BA" w:rsidR="007C699C" w:rsidRDefault="00400F42" w:rsidP="00422956">
      <w:pPr>
        <w:pStyle w:val="Heading2"/>
      </w:pPr>
      <w:r>
        <w:t>Sampling</w:t>
      </w:r>
    </w:p>
    <w:p w14:paraId="74CC577E" w14:textId="77777777" w:rsidR="007C699C" w:rsidRDefault="007C699C" w:rsidP="007C699C">
      <w:pPr>
        <w:pStyle w:val="Numberedlist"/>
      </w:pPr>
      <w:r>
        <w:t>What is the minimum sampling frequency necessary to unambiguously represent a sinusoidal signal with frequency 1kHz? How many samples per period are taken at the minimum sampling frequency?</w:t>
      </w:r>
    </w:p>
    <w:p w14:paraId="5E456A2B" w14:textId="77777777" w:rsidR="007C699C" w:rsidRDefault="007C699C" w:rsidP="007C699C">
      <w:pPr>
        <w:pStyle w:val="Copyright"/>
        <w:rPr>
          <w:sz w:val="24"/>
          <w:szCs w:val="24"/>
        </w:rPr>
      </w:pPr>
    </w:p>
    <w:p w14:paraId="2806D4F4" w14:textId="272F32E4" w:rsidR="007C699C" w:rsidRDefault="007C699C" w:rsidP="007C699C">
      <w:pPr>
        <w:pStyle w:val="Numberedlist"/>
      </w:pPr>
      <w:r>
        <w:t xml:space="preserve">For the continuous-time signal </w:t>
      </w:r>
      <w:r w:rsidR="009400AD" w:rsidRPr="009400AD">
        <w:rPr>
          <w:position w:val="-14"/>
        </w:rPr>
        <w:object w:dxaOrig="2360" w:dyaOrig="400" w14:anchorId="128D7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11" type="#_x0000_t75" style="width:117.75pt;height:20.25pt" o:ole="">
            <v:imagedata r:id="rId7" o:title=""/>
          </v:shape>
          <o:OLEObject Type="Embed" ProgID="Equation.DSMT4" ShapeID="_x0000_i1211" DrawAspect="Content" ObjectID="_1802155862" r:id="rId8"/>
        </w:object>
      </w:r>
    </w:p>
    <w:p w14:paraId="29246C9C" w14:textId="391C8DC0" w:rsidR="007C699C" w:rsidRDefault="007C699C" w:rsidP="007C699C">
      <w:pPr>
        <w:pStyle w:val="Indentedletteredlist"/>
        <w:numPr>
          <w:ilvl w:val="0"/>
          <w:numId w:val="11"/>
        </w:numPr>
      </w:pPr>
      <w:r w:rsidRPr="00CE4BE4">
        <w:t xml:space="preserve">Determine the mathematical formula for the sampled signal </w:t>
      </w:r>
      <w:r>
        <w:t>x[n]</w:t>
      </w:r>
      <w:r w:rsidRPr="00CE4BE4">
        <w:t xml:space="preserve"> resulting from sampling the signal at </w:t>
      </w:r>
      <w:r w:rsidR="009400AD" w:rsidRPr="009400AD">
        <w:rPr>
          <w:position w:val="-12"/>
        </w:rPr>
        <w:object w:dxaOrig="1180" w:dyaOrig="360" w14:anchorId="49CE5D95">
          <v:shape id="_x0000_i1216" type="#_x0000_t75" style="width:59.25pt;height:18pt" o:ole="">
            <v:imagedata r:id="rId9" o:title=""/>
          </v:shape>
          <o:OLEObject Type="Embed" ProgID="Equation.DSMT4" ShapeID="_x0000_i1216" DrawAspect="Content" ObjectID="_1802155863" r:id="rId10"/>
        </w:object>
      </w:r>
      <w:r w:rsidRPr="00CE4BE4">
        <w:t>.</w:t>
      </w:r>
    </w:p>
    <w:p w14:paraId="75675996" w14:textId="77777777" w:rsidR="007C699C" w:rsidRDefault="007C699C" w:rsidP="007C699C">
      <w:pPr>
        <w:pStyle w:val="Indentedletteredlist"/>
      </w:pPr>
      <w:r>
        <w:t>Determine the discrete-time frequency of the sampled signal.</w:t>
      </w:r>
    </w:p>
    <w:p w14:paraId="18E4C32F" w14:textId="77777777" w:rsidR="007C699C" w:rsidRDefault="007C699C" w:rsidP="007C699C">
      <w:pPr>
        <w:pStyle w:val="Indentedletteredlist"/>
      </w:pPr>
      <w:r>
        <w:t>Determine the aliases of the sampled signal.</w:t>
      </w:r>
    </w:p>
    <w:p w14:paraId="1B20A6F0" w14:textId="77777777" w:rsidR="007C699C" w:rsidRDefault="007C699C" w:rsidP="007C699C">
      <w:pPr>
        <w:pStyle w:val="Indentedletteredlist"/>
      </w:pPr>
      <w:r>
        <w:t>Determine the sampled signal values x[n] for n = 0, 1, 2, and 3.</w:t>
      </w:r>
    </w:p>
    <w:p w14:paraId="4EB0F5E4" w14:textId="77777777" w:rsidR="007C699C" w:rsidRDefault="007C699C" w:rsidP="007C699C">
      <w:pPr>
        <w:pStyle w:val="Indentedletteredlist"/>
      </w:pPr>
      <w:r>
        <w:t>What is the period of the sampled signal, i.e. how many samples before the signal repeats itself?</w:t>
      </w:r>
    </w:p>
    <w:p w14:paraId="75D60836" w14:textId="77777777" w:rsidR="007C699C" w:rsidRDefault="007C699C" w:rsidP="007C699C">
      <w:pPr>
        <w:pStyle w:val="Copyright"/>
        <w:rPr>
          <w:sz w:val="24"/>
          <w:szCs w:val="24"/>
        </w:rPr>
      </w:pPr>
    </w:p>
    <w:p w14:paraId="2F05FE66" w14:textId="77777777" w:rsidR="007C699C" w:rsidRDefault="007C699C" w:rsidP="007C699C">
      <w:pPr>
        <w:pStyle w:val="Numberedlist"/>
      </w:pPr>
      <w:r>
        <w:t xml:space="preserve">Determine if the following signals are bandlimited. If they are bandlimited determine the maximum frequency in the signal. Hint: think of what the Fourier transform of the signals is and what range of </w:t>
      </w:r>
      <w:r w:rsidRPr="004D03AD">
        <w:rPr>
          <w:rFonts w:ascii="Symbol" w:hAnsi="Symbol"/>
        </w:rPr>
        <w:t></w:t>
      </w:r>
      <w:r>
        <w:t xml:space="preserve"> the spectrum is nonzero for.</w:t>
      </w:r>
    </w:p>
    <w:p w14:paraId="13FD4F6C" w14:textId="53F576C2" w:rsidR="007C699C" w:rsidRDefault="009400AD" w:rsidP="007C699C">
      <w:pPr>
        <w:pStyle w:val="Indentedletteredlist"/>
        <w:numPr>
          <w:ilvl w:val="0"/>
          <w:numId w:val="47"/>
        </w:numPr>
      </w:pPr>
      <w:r w:rsidRPr="009400AD">
        <w:rPr>
          <w:position w:val="-14"/>
        </w:rPr>
        <w:object w:dxaOrig="3060" w:dyaOrig="400" w14:anchorId="6B5776C7">
          <v:shape id="_x0000_i1221" type="#_x0000_t75" style="width:153pt;height:20.25pt" o:ole="">
            <v:imagedata r:id="rId11" o:title=""/>
          </v:shape>
          <o:OLEObject Type="Embed" ProgID="Equation.DSMT4" ShapeID="_x0000_i1221" DrawAspect="Content" ObjectID="_1802155864" r:id="rId12"/>
        </w:object>
      </w:r>
    </w:p>
    <w:p w14:paraId="77DC96D5" w14:textId="72752B25" w:rsidR="007C699C" w:rsidRDefault="009400AD" w:rsidP="007C699C">
      <w:pPr>
        <w:pStyle w:val="Indentedletteredlist"/>
      </w:pPr>
      <w:r w:rsidRPr="009400AD">
        <w:rPr>
          <w:position w:val="-14"/>
        </w:rPr>
        <w:object w:dxaOrig="2620" w:dyaOrig="400" w14:anchorId="193D3964">
          <v:shape id="_x0000_i1226" type="#_x0000_t75" style="width:131.25pt;height:20.25pt" o:ole="">
            <v:imagedata r:id="rId13" o:title=""/>
          </v:shape>
          <o:OLEObject Type="Embed" ProgID="Equation.DSMT4" ShapeID="_x0000_i1226" DrawAspect="Content" ObjectID="_1802155865" r:id="rId14"/>
        </w:object>
      </w:r>
    </w:p>
    <w:p w14:paraId="649356D9" w14:textId="10505EF0" w:rsidR="007C699C" w:rsidRDefault="009400AD" w:rsidP="007C699C">
      <w:pPr>
        <w:pStyle w:val="Indentedletteredlist"/>
      </w:pPr>
      <w:r w:rsidRPr="009400AD">
        <w:rPr>
          <w:position w:val="-24"/>
        </w:rPr>
        <w:object w:dxaOrig="1800" w:dyaOrig="660" w14:anchorId="7996EF55">
          <v:shape id="_x0000_i1232" type="#_x0000_t75" style="width:90pt;height:33pt" o:ole="">
            <v:imagedata r:id="rId15" o:title=""/>
          </v:shape>
          <o:OLEObject Type="Embed" ProgID="Equation.DSMT4" ShapeID="_x0000_i1232" DrawAspect="Content" ObjectID="_1802155866" r:id="rId16"/>
        </w:object>
      </w:r>
    </w:p>
    <w:p w14:paraId="0377AB36" w14:textId="0C065EF5" w:rsidR="007C699C" w:rsidRDefault="009400AD" w:rsidP="007C699C">
      <w:pPr>
        <w:pStyle w:val="Indentedletteredlist"/>
      </w:pPr>
      <w:r w:rsidRPr="009400AD">
        <w:rPr>
          <w:position w:val="-14"/>
        </w:rPr>
        <w:object w:dxaOrig="1640" w:dyaOrig="400" w14:anchorId="65611AE5">
          <v:shape id="_x0000_i1238" type="#_x0000_t75" style="width:81.75pt;height:20.25pt" o:ole="">
            <v:imagedata r:id="rId17" o:title=""/>
          </v:shape>
          <o:OLEObject Type="Embed" ProgID="Equation.DSMT4" ShapeID="_x0000_i1238" DrawAspect="Content" ObjectID="_1802155867" r:id="rId18"/>
        </w:object>
      </w:r>
    </w:p>
    <w:p w14:paraId="20EFEB12" w14:textId="77777777" w:rsidR="007C699C" w:rsidRDefault="007C699C" w:rsidP="007C699C"/>
    <w:p w14:paraId="2F19CAB6" w14:textId="4CF3A4B9" w:rsidR="007C699C" w:rsidRPr="00CE4BE4" w:rsidRDefault="007C699C" w:rsidP="007C699C">
      <w:pPr>
        <w:pStyle w:val="Numberedlist"/>
      </w:pPr>
      <w:r>
        <w:t xml:space="preserve">For the continuous-time signal </w:t>
      </w:r>
      <w:bookmarkStart w:id="0" w:name="MTBlankEqn"/>
      <w:r w:rsidR="009400AD" w:rsidRPr="009400AD">
        <w:rPr>
          <w:position w:val="-14"/>
        </w:rPr>
        <w:object w:dxaOrig="4560" w:dyaOrig="400" w14:anchorId="3D64CBA5">
          <v:shape id="_x0000_i1243" type="#_x0000_t75" style="width:228pt;height:20.25pt" o:ole="">
            <v:imagedata r:id="rId19" o:title=""/>
          </v:shape>
          <o:OLEObject Type="Embed" ProgID="Equation.DSMT4" ShapeID="_x0000_i1243" DrawAspect="Content" ObjectID="_1802155868" r:id="rId20"/>
        </w:object>
      </w:r>
      <w:bookmarkEnd w:id="0"/>
    </w:p>
    <w:p w14:paraId="0B82724D" w14:textId="77777777" w:rsidR="007C699C" w:rsidRDefault="007C699C" w:rsidP="007C699C">
      <w:pPr>
        <w:pStyle w:val="Indentedletteredlist"/>
        <w:numPr>
          <w:ilvl w:val="0"/>
          <w:numId w:val="48"/>
        </w:numPr>
      </w:pPr>
      <w:r>
        <w:t>Determine the continuous-time two-sided spectrum.</w:t>
      </w:r>
    </w:p>
    <w:p w14:paraId="2667A0B5" w14:textId="77777777" w:rsidR="007C699C" w:rsidRPr="00CE4BE4" w:rsidRDefault="007C699C" w:rsidP="007C699C">
      <w:pPr>
        <w:pStyle w:val="Indentedletteredlist"/>
      </w:pPr>
      <w:r>
        <w:t xml:space="preserve">Determine </w:t>
      </w:r>
      <w:r w:rsidRPr="00CE4BE4">
        <w:t>the frequency of the highest nonzero s</w:t>
      </w:r>
      <w:r>
        <w:t>pectral component in the signal.</w:t>
      </w:r>
    </w:p>
    <w:p w14:paraId="708D0416" w14:textId="77777777" w:rsidR="007C699C" w:rsidRPr="00CE4BE4" w:rsidRDefault="007C699C" w:rsidP="007C699C">
      <w:pPr>
        <w:pStyle w:val="Indentedletteredlist"/>
      </w:pPr>
      <w:r w:rsidRPr="00CE4BE4">
        <w:t xml:space="preserve">Determine the minimum sampling rate </w:t>
      </w:r>
      <w:r>
        <w:t>f</w:t>
      </w:r>
      <w:r w:rsidRPr="004878F3">
        <w:rPr>
          <w:vertAlign w:val="subscript"/>
        </w:rPr>
        <w:t>s</w:t>
      </w:r>
      <w:r w:rsidRPr="00CE4BE4">
        <w:t xml:space="preserve"> required for the signal to be unambiguously represented by its samples.</w:t>
      </w:r>
    </w:p>
    <w:p w14:paraId="6CE2B301" w14:textId="77777777" w:rsidR="007C699C" w:rsidRDefault="007C699C" w:rsidP="007C699C">
      <w:pPr>
        <w:pStyle w:val="Indentedletteredlist"/>
      </w:pPr>
      <w:r w:rsidRPr="00CE4BE4">
        <w:t xml:space="preserve">Determine the mathematical formula for the sampled signal </w:t>
      </w:r>
      <w:r>
        <w:t>x[n]</w:t>
      </w:r>
      <w:r w:rsidRPr="00CE4BE4">
        <w:t xml:space="preserve"> resulting from sampling the signal at </w:t>
      </w:r>
      <w:r>
        <w:t>f</w:t>
      </w:r>
      <w:r w:rsidRPr="004878F3">
        <w:rPr>
          <w:vertAlign w:val="subscript"/>
        </w:rPr>
        <w:t>s</w:t>
      </w:r>
      <w:r w:rsidRPr="00CE4BE4">
        <w:t xml:space="preserve"> </w:t>
      </w:r>
      <w:r>
        <w:t>= 5kHz.</w:t>
      </w:r>
    </w:p>
    <w:p w14:paraId="4FFA26AC" w14:textId="77777777" w:rsidR="007C699C" w:rsidRDefault="007C699C" w:rsidP="007C699C">
      <w:pPr>
        <w:pStyle w:val="Indentedletteredlist"/>
      </w:pPr>
      <w:r>
        <w:t>Determine the sampled signal values x[n] for n = 0, 1, and 2.</w:t>
      </w:r>
    </w:p>
    <w:p w14:paraId="4AAA7152" w14:textId="77777777" w:rsidR="007C699C" w:rsidRDefault="007C699C" w:rsidP="007C699C">
      <w:pPr>
        <w:pStyle w:val="Indentedletteredlist"/>
      </w:pPr>
      <w:r>
        <w:t>Determine the discrete-time frequencies in the discrete-time spectrum of the sampled signal.</w:t>
      </w:r>
    </w:p>
    <w:p w14:paraId="07CA32A8" w14:textId="77777777" w:rsidR="007C699C" w:rsidRDefault="007C699C" w:rsidP="007C699C">
      <w:pPr>
        <w:pStyle w:val="Indentedletteredlist"/>
      </w:pPr>
      <w:r>
        <w:t>Determine the aliases of the sampled signal.</w:t>
      </w:r>
    </w:p>
    <w:p w14:paraId="7305FEAA" w14:textId="77777777" w:rsidR="007C699C" w:rsidRDefault="007C699C" w:rsidP="007C699C"/>
    <w:p w14:paraId="4807C355" w14:textId="77777777" w:rsidR="007C699C" w:rsidRDefault="007C699C" w:rsidP="007C699C">
      <w:pPr>
        <w:pStyle w:val="Numberedlist"/>
      </w:pPr>
      <w:r>
        <w:t>Determine the minimum sampling rate required for the signals below to be unambiguously represented by their samples.</w:t>
      </w:r>
    </w:p>
    <w:p w14:paraId="6CDD6C38" w14:textId="7DDC2492" w:rsidR="007C699C" w:rsidRDefault="009400AD" w:rsidP="007C699C">
      <w:pPr>
        <w:pStyle w:val="Indentedletteredlist"/>
        <w:numPr>
          <w:ilvl w:val="0"/>
          <w:numId w:val="49"/>
        </w:numPr>
      </w:pPr>
      <w:r w:rsidRPr="009400AD">
        <w:rPr>
          <w:position w:val="-14"/>
        </w:rPr>
        <w:object w:dxaOrig="5140" w:dyaOrig="400" w14:anchorId="378B0974">
          <v:shape id="_x0000_i1312" type="#_x0000_t75" style="width:257.25pt;height:20.25pt" o:ole="">
            <v:imagedata r:id="rId21" o:title=""/>
          </v:shape>
          <o:OLEObject Type="Embed" ProgID="Equation.DSMT4" ShapeID="_x0000_i1312" DrawAspect="Content" ObjectID="_1802155869" r:id="rId22"/>
        </w:object>
      </w:r>
    </w:p>
    <w:p w14:paraId="058D801B" w14:textId="53EA3A52" w:rsidR="007C699C" w:rsidRDefault="007C699C" w:rsidP="007C699C">
      <w:pPr>
        <w:pStyle w:val="Indentedletteredlist"/>
      </w:pPr>
      <w:r w:rsidRPr="00E81769">
        <w:lastRenderedPageBreak/>
        <w:t>A periodic signal with one period defined by</w:t>
      </w:r>
      <w:r>
        <w:t xml:space="preserve"> </w:t>
      </w:r>
      <w:r w:rsidR="009400AD" w:rsidRPr="009400AD">
        <w:rPr>
          <w:position w:val="-30"/>
        </w:rPr>
        <w:object w:dxaOrig="3120" w:dyaOrig="720" w14:anchorId="6AA1DA7F">
          <v:shape id="_x0000_i1317" type="#_x0000_t75" style="width:156pt;height:36pt" o:ole="">
            <v:imagedata r:id="rId23" o:title=""/>
          </v:shape>
          <o:OLEObject Type="Embed" ProgID="Equation.DSMT4" ShapeID="_x0000_i1317" DrawAspect="Content" ObjectID="_1802155870" r:id="rId24"/>
        </w:object>
      </w:r>
    </w:p>
    <w:p w14:paraId="207844AE" w14:textId="404307CB" w:rsidR="007C699C" w:rsidRDefault="007C699C" w:rsidP="007C699C">
      <w:pPr>
        <w:pStyle w:val="Indentedletteredlist"/>
      </w:pPr>
      <w:r w:rsidRPr="00E81769">
        <w:t>A signal represented by its Fourier series</w:t>
      </w:r>
      <w:r>
        <w:t xml:space="preserve"> </w:t>
      </w:r>
      <w:r w:rsidR="009400AD">
        <w:t>.</w:t>
      </w:r>
      <w:r w:rsidR="009400AD" w:rsidRPr="009400AD">
        <w:rPr>
          <w:position w:val="-28"/>
        </w:rPr>
        <w:object w:dxaOrig="2020" w:dyaOrig="680" w14:anchorId="0BE5829D">
          <v:shape id="_x0000_i1322" type="#_x0000_t75" style="width:101.25pt;height:33.75pt" o:ole="">
            <v:imagedata r:id="rId25" o:title=""/>
          </v:shape>
          <o:OLEObject Type="Embed" ProgID="Equation.DSMT4" ShapeID="_x0000_i1322" DrawAspect="Content" ObjectID="_1802155871" r:id="rId26"/>
        </w:object>
      </w:r>
      <w:r w:rsidR="009400AD">
        <w:t>.</w:t>
      </w:r>
    </w:p>
    <w:p w14:paraId="40EF9BE1" w14:textId="3B87474F" w:rsidR="007C699C" w:rsidRDefault="007C699C" w:rsidP="007C699C">
      <w:pPr>
        <w:pStyle w:val="Indentedletteredlist"/>
      </w:pPr>
      <w:r>
        <w:t xml:space="preserve">An amplitude modulated signal </w:t>
      </w:r>
      <w:r w:rsidR="009400AD" w:rsidRPr="009400AD">
        <w:rPr>
          <w:position w:val="-16"/>
        </w:rPr>
        <w:object w:dxaOrig="4300" w:dyaOrig="440" w14:anchorId="5ABDD91E">
          <v:shape id="_x0000_i1327" type="#_x0000_t75" style="width:215.25pt;height:21.75pt" o:ole="">
            <v:imagedata r:id="rId27" o:title=""/>
          </v:shape>
          <o:OLEObject Type="Embed" ProgID="Equation.DSMT4" ShapeID="_x0000_i1327" DrawAspect="Content" ObjectID="_1802155872" r:id="rId28"/>
        </w:object>
      </w:r>
    </w:p>
    <w:p w14:paraId="6BB6C04F" w14:textId="77777777" w:rsidR="00C404F1" w:rsidRDefault="00C404F1" w:rsidP="00CD07E7">
      <w:pPr>
        <w:pStyle w:val="Numberedlist"/>
        <w:numPr>
          <w:ilvl w:val="0"/>
          <w:numId w:val="0"/>
        </w:numPr>
      </w:pPr>
    </w:p>
    <w:p w14:paraId="420B110E" w14:textId="60DCCB85" w:rsidR="007C699C" w:rsidRDefault="00400F42" w:rsidP="00422956">
      <w:pPr>
        <w:pStyle w:val="Heading2"/>
      </w:pPr>
      <w:r>
        <w:t>Aliasing and Reconstruction</w:t>
      </w:r>
    </w:p>
    <w:p w14:paraId="3D9A302F" w14:textId="678763E9" w:rsidR="007C699C" w:rsidRPr="00BB55A2" w:rsidRDefault="007C699C" w:rsidP="007C699C">
      <w:pPr>
        <w:pStyle w:val="Numberedlist"/>
      </w:pPr>
      <w:r w:rsidRPr="00BB55A2">
        <w:t xml:space="preserve">For the continuous-time signal </w:t>
      </w:r>
      <w:r w:rsidR="009400AD" w:rsidRPr="009400AD">
        <w:rPr>
          <w:position w:val="-14"/>
        </w:rPr>
        <w:object w:dxaOrig="4000" w:dyaOrig="400" w14:anchorId="5CE4DB38">
          <v:shape id="_x0000_i1332" type="#_x0000_t75" style="width:200.25pt;height:20.25pt" o:ole="">
            <v:imagedata r:id="rId29" o:title=""/>
          </v:shape>
          <o:OLEObject Type="Embed" ProgID="Equation.DSMT4" ShapeID="_x0000_i1332" DrawAspect="Content" ObjectID="_1802155873" r:id="rId30"/>
        </w:object>
      </w:r>
    </w:p>
    <w:p w14:paraId="5F375CB4" w14:textId="77777777" w:rsidR="007C699C" w:rsidRDefault="007C699C" w:rsidP="00422956">
      <w:pPr>
        <w:pStyle w:val="Indentedletteredlist"/>
        <w:numPr>
          <w:ilvl w:val="0"/>
          <w:numId w:val="50"/>
        </w:numPr>
      </w:pPr>
      <w:r w:rsidRPr="00BB55A2">
        <w:t xml:space="preserve">Determine if the signal </w:t>
      </w:r>
      <w:r>
        <w:t>x(t)</w:t>
      </w:r>
      <w:r w:rsidRPr="00BB55A2">
        <w:t xml:space="preserve"> is band</w:t>
      </w:r>
      <w:r>
        <w:t xml:space="preserve"> </w:t>
      </w:r>
      <w:r w:rsidRPr="00BB55A2">
        <w:t>limited and if it is ba</w:t>
      </w:r>
      <w:r>
        <w:t>nd limited what the highest freq</w:t>
      </w:r>
      <w:r w:rsidRPr="00BB55A2">
        <w:t>u</w:t>
      </w:r>
      <w:r>
        <w:t>e</w:t>
      </w:r>
      <w:r w:rsidRPr="00BB55A2">
        <w:t>ncy in the signal is.</w:t>
      </w:r>
    </w:p>
    <w:p w14:paraId="69EC593A" w14:textId="77777777" w:rsidR="007C699C" w:rsidRPr="00BB55A2" w:rsidRDefault="007C699C" w:rsidP="007C699C">
      <w:pPr>
        <w:pStyle w:val="Indentedletteredlist"/>
      </w:pPr>
      <w:r w:rsidRPr="00BB55A2">
        <w:t xml:space="preserve">Determine the minimum sampling frequency </w:t>
      </w:r>
      <w:r>
        <w:t>f</w:t>
      </w:r>
      <w:r w:rsidRPr="001215A6">
        <w:rPr>
          <w:vertAlign w:val="subscript"/>
        </w:rPr>
        <w:t>s</w:t>
      </w:r>
      <w:r w:rsidRPr="00BB55A2">
        <w:t xml:space="preserve"> necessary to avoid aliasing when sampling the signal </w:t>
      </w:r>
      <w:r>
        <w:t>x(t)</w:t>
      </w:r>
      <w:r w:rsidRPr="00BB55A2">
        <w:t>.</w:t>
      </w:r>
    </w:p>
    <w:p w14:paraId="2B27FF3B" w14:textId="77777777" w:rsidR="007C699C" w:rsidRDefault="007C699C" w:rsidP="007C699C"/>
    <w:p w14:paraId="38774942" w14:textId="77777777" w:rsidR="007C699C" w:rsidRDefault="007C699C" w:rsidP="007C699C">
      <w:pPr>
        <w:pStyle w:val="Numberedlist"/>
      </w:pPr>
      <w:r w:rsidRPr="00E71493">
        <w:t>Refer to the block diagram of Figure 1 for this problem.</w:t>
      </w:r>
    </w:p>
    <w:p w14:paraId="5342461D" w14:textId="77777777" w:rsidR="007C699C" w:rsidRDefault="007C699C" w:rsidP="007C699C">
      <w:r>
        <w:object w:dxaOrig="7455" w:dyaOrig="785" w14:anchorId="3BA053BD">
          <v:shape id="_x0000_i1156" type="#_x0000_t75" style="width:432.75pt;height:45pt" o:ole="">
            <v:imagedata r:id="rId31" o:title=""/>
          </v:shape>
          <o:OLEObject Type="Embed" ProgID="Visio.Drawing.11" ShapeID="_x0000_i1156" DrawAspect="Content" ObjectID="_1802155874" r:id="rId32"/>
        </w:object>
      </w:r>
    </w:p>
    <w:p w14:paraId="308897E9" w14:textId="77777777" w:rsidR="007C699C" w:rsidRPr="0097078F" w:rsidRDefault="007C699C" w:rsidP="007C699C">
      <w:pPr>
        <w:ind w:firstLine="360"/>
      </w:pPr>
      <w:r w:rsidRPr="00A94AFD">
        <w:t>Figure 1</w:t>
      </w:r>
      <w:r>
        <w:t>.</w:t>
      </w:r>
      <w:r w:rsidRPr="00A94AFD">
        <w:t xml:space="preserve"> Discrete-time</w:t>
      </w:r>
      <w:r>
        <w:t xml:space="preserve"> Processing of Continuous-time S</w:t>
      </w:r>
      <w:r w:rsidRPr="00A94AFD">
        <w:t>ignals</w:t>
      </w:r>
    </w:p>
    <w:p w14:paraId="0338832A" w14:textId="77777777" w:rsidR="007C699C" w:rsidRPr="00E71493" w:rsidRDefault="007C699C" w:rsidP="007C699C">
      <w:pPr>
        <w:pStyle w:val="Numberedlist"/>
        <w:numPr>
          <w:ilvl w:val="0"/>
          <w:numId w:val="0"/>
        </w:numPr>
      </w:pPr>
    </w:p>
    <w:p w14:paraId="2A0C9A9B" w14:textId="069D3F12" w:rsidR="007C699C" w:rsidRPr="00E71493" w:rsidRDefault="007C699C" w:rsidP="009400AD">
      <w:pPr>
        <w:pStyle w:val="Indentedletteredlist"/>
        <w:numPr>
          <w:ilvl w:val="0"/>
          <w:numId w:val="51"/>
        </w:numPr>
      </w:pPr>
      <w:r w:rsidRPr="00E71493">
        <w:t xml:space="preserve">Determine the continuous-time two-sided spectrum of the signal </w:t>
      </w:r>
      <w:r w:rsidR="009400AD" w:rsidRPr="009400AD">
        <w:rPr>
          <w:position w:val="-14"/>
        </w:rPr>
        <w:object w:dxaOrig="4040" w:dyaOrig="400" w14:anchorId="5E3DCC36">
          <v:shape id="_x0000_i1337" type="#_x0000_t75" style="width:201.75pt;height:20.25pt" o:ole="">
            <v:imagedata r:id="rId33" o:title=""/>
          </v:shape>
          <o:OLEObject Type="Embed" ProgID="Equation.DSMT4" ShapeID="_x0000_i1337" DrawAspect="Content" ObjectID="_1802155875" r:id="rId34"/>
        </w:object>
      </w:r>
      <w:r w:rsidRPr="00E71493">
        <w:t>.</w:t>
      </w:r>
    </w:p>
    <w:p w14:paraId="4093F691" w14:textId="7C52B86C" w:rsidR="007C699C" w:rsidRDefault="007C699C" w:rsidP="007C699C">
      <w:pPr>
        <w:pStyle w:val="Indentedletteredlist"/>
      </w:pPr>
      <w:r w:rsidRPr="00E71493">
        <w:t xml:space="preserve">Determine the formula for the sampled signal </w:t>
      </w:r>
      <w:r w:rsidR="009400AD" w:rsidRPr="009400AD">
        <w:rPr>
          <w:position w:val="-14"/>
        </w:rPr>
        <w:object w:dxaOrig="499" w:dyaOrig="400" w14:anchorId="0B71020B">
          <v:shape id="_x0000_i1342" type="#_x0000_t75" style="width:24.75pt;height:20.25pt" o:ole="">
            <v:imagedata r:id="rId35" o:title=""/>
          </v:shape>
          <o:OLEObject Type="Embed" ProgID="Equation.DSMT4" ShapeID="_x0000_i1342" DrawAspect="Content" ObjectID="_1802155876" r:id="rId36"/>
        </w:object>
      </w:r>
      <w:r w:rsidRPr="00E71493">
        <w:t xml:space="preserve"> obtained by sampling the signal </w:t>
      </w:r>
      <w:r w:rsidR="009400AD" w:rsidRPr="009400AD">
        <w:rPr>
          <w:position w:val="-14"/>
        </w:rPr>
        <w:object w:dxaOrig="4040" w:dyaOrig="400" w14:anchorId="5435E5C2">
          <v:shape id="_x0000_i1347" type="#_x0000_t75" style="width:201.75pt;height:20.25pt" o:ole="">
            <v:imagedata r:id="rId37" o:title=""/>
          </v:shape>
          <o:OLEObject Type="Embed" ProgID="Equation.DSMT4" ShapeID="_x0000_i1347" DrawAspect="Content" ObjectID="_1802155877" r:id="rId38"/>
        </w:object>
      </w:r>
      <w:r w:rsidRPr="00E71493">
        <w:t xml:space="preserve"> at</w:t>
      </w:r>
      <w:r w:rsidR="009400AD" w:rsidRPr="009400AD">
        <w:rPr>
          <w:position w:val="-12"/>
        </w:rPr>
        <w:object w:dxaOrig="1140" w:dyaOrig="360" w14:anchorId="4E18F677">
          <v:shape id="_x0000_i1352" type="#_x0000_t75" style="width:57pt;height:18pt" o:ole="">
            <v:imagedata r:id="rId39" o:title=""/>
          </v:shape>
          <o:OLEObject Type="Embed" ProgID="Equation.DSMT4" ShapeID="_x0000_i1352" DrawAspect="Content" ObjectID="_1802155878" r:id="rId40"/>
        </w:object>
      </w:r>
      <w:r w:rsidRPr="00E71493">
        <w:t>.</w:t>
      </w:r>
    </w:p>
    <w:p w14:paraId="0766E362" w14:textId="5744F227" w:rsidR="007C699C" w:rsidRPr="00E71493" w:rsidRDefault="007C699C" w:rsidP="007C699C">
      <w:pPr>
        <w:pStyle w:val="Indentedletteredlist"/>
      </w:pPr>
      <w:r>
        <w:t>Compute the first four values in the sequence x[n]</w:t>
      </w:r>
      <w:r w:rsidRPr="00295DCD">
        <w:t xml:space="preserve"> resulting from sampling the signal at </w:t>
      </w:r>
      <w:r w:rsidR="009400AD" w:rsidRPr="009400AD">
        <w:rPr>
          <w:position w:val="-12"/>
        </w:rPr>
        <w:object w:dxaOrig="1140" w:dyaOrig="360" w14:anchorId="47B27A47">
          <v:shape id="_x0000_i1357" type="#_x0000_t75" style="width:57pt;height:18pt" o:ole="">
            <v:imagedata r:id="rId41" o:title=""/>
          </v:shape>
          <o:OLEObject Type="Embed" ProgID="Equation.DSMT4" ShapeID="_x0000_i1357" DrawAspect="Content" ObjectID="_1802155879" r:id="rId42"/>
        </w:object>
      </w:r>
      <w:r w:rsidRPr="00295DCD">
        <w:t>Hz</w:t>
      </w:r>
      <w:r>
        <w:t>, i.e. determine x[0], x[1], x[2], and x[3].</w:t>
      </w:r>
    </w:p>
    <w:p w14:paraId="112DDDC1" w14:textId="7C0CA4C5" w:rsidR="007C699C" w:rsidRPr="00E71493" w:rsidRDefault="007C699C" w:rsidP="007C699C">
      <w:pPr>
        <w:pStyle w:val="Indentedletteredlist"/>
      </w:pPr>
      <w:r w:rsidRPr="00E71493">
        <w:t xml:space="preserve">Determine the discrete-time two-sided spectrum, </w:t>
      </w:r>
      <w:r w:rsidR="009400AD" w:rsidRPr="009400AD">
        <w:rPr>
          <w:position w:val="-6"/>
        </w:rPr>
        <w:object w:dxaOrig="1160" w:dyaOrig="300" w14:anchorId="4EF1DA59">
          <v:shape id="_x0000_i1362" type="#_x0000_t75" style="width:57.75pt;height:15pt" o:ole="">
            <v:imagedata r:id="rId43" o:title=""/>
          </v:shape>
          <o:OLEObject Type="Embed" ProgID="Equation.DSMT4" ShapeID="_x0000_i1362" DrawAspect="Content" ObjectID="_1802155880" r:id="rId44"/>
        </w:object>
      </w:r>
      <w:r w:rsidRPr="00E71493">
        <w:t xml:space="preserve"> radians, of the sampled signal obtained in part b.</w:t>
      </w:r>
    </w:p>
    <w:p w14:paraId="27A0DC9A" w14:textId="7DCA1E77" w:rsidR="007C699C" w:rsidRPr="00E71493" w:rsidRDefault="007C699C" w:rsidP="007C699C">
      <w:pPr>
        <w:pStyle w:val="Indentedletteredlist"/>
      </w:pPr>
      <w:r w:rsidRPr="00E71493">
        <w:t xml:space="preserve">If </w:t>
      </w:r>
      <w:r>
        <w:t>y[n] = x[n]</w:t>
      </w:r>
      <w:r w:rsidRPr="00E71493">
        <w:t xml:space="preserve"> and </w:t>
      </w:r>
      <w:r w:rsidR="009400AD" w:rsidRPr="009400AD">
        <w:rPr>
          <w:position w:val="-12"/>
        </w:rPr>
        <w:object w:dxaOrig="1140" w:dyaOrig="360" w14:anchorId="40C9F212">
          <v:shape id="_x0000_i1367" type="#_x0000_t75" style="width:57pt;height:18pt" o:ole="">
            <v:imagedata r:id="rId45" o:title=""/>
          </v:shape>
          <o:OLEObject Type="Embed" ProgID="Equation.DSMT4" ShapeID="_x0000_i1367" DrawAspect="Content" ObjectID="_1802155881" r:id="rId46"/>
        </w:object>
      </w:r>
      <w:r w:rsidRPr="00E71493">
        <w:t xml:space="preserve">, determine the reconstructed signal </w:t>
      </w:r>
      <w:r>
        <w:t>y(t)</w:t>
      </w:r>
      <w:r w:rsidRPr="00E71493">
        <w:t>.</w:t>
      </w:r>
    </w:p>
    <w:p w14:paraId="613BCF38" w14:textId="77777777" w:rsidR="007C699C" w:rsidRDefault="007C699C" w:rsidP="007C699C"/>
    <w:p w14:paraId="4E8977ED" w14:textId="77777777" w:rsidR="007C699C" w:rsidRPr="00E71493" w:rsidRDefault="007C699C" w:rsidP="007C699C">
      <w:pPr>
        <w:pStyle w:val="Numberedlist"/>
      </w:pPr>
      <w:r w:rsidRPr="00E71493">
        <w:t>Refer to the block diagram of Figure 1 for this problem.</w:t>
      </w:r>
    </w:p>
    <w:p w14:paraId="0ACA9E1C" w14:textId="1C7FC93C" w:rsidR="007C699C" w:rsidRDefault="007C699C" w:rsidP="009400AD">
      <w:pPr>
        <w:pStyle w:val="Indentedletteredlist"/>
        <w:numPr>
          <w:ilvl w:val="0"/>
          <w:numId w:val="52"/>
        </w:numPr>
      </w:pPr>
      <w:r w:rsidRPr="00E71493">
        <w:t xml:space="preserve">Determine the formula for the sampled signal </w:t>
      </w:r>
      <w:r>
        <w:t>x[n]</w:t>
      </w:r>
      <w:r w:rsidRPr="00E71493">
        <w:t xml:space="preserve"> obtained by sampling the signal </w:t>
      </w:r>
      <w:r w:rsidR="009400AD" w:rsidRPr="009400AD">
        <w:rPr>
          <w:position w:val="-14"/>
        </w:rPr>
        <w:object w:dxaOrig="4040" w:dyaOrig="400" w14:anchorId="58C062A9">
          <v:shape id="_x0000_i1372" type="#_x0000_t75" style="width:201.75pt;height:20.25pt" o:ole="">
            <v:imagedata r:id="rId47" o:title=""/>
          </v:shape>
          <o:OLEObject Type="Embed" ProgID="Equation.DSMT4" ShapeID="_x0000_i1372" DrawAspect="Content" ObjectID="_1802155882" r:id="rId48"/>
        </w:object>
      </w:r>
      <w:r w:rsidRPr="00E71493">
        <w:t xml:space="preserve"> at</w:t>
      </w:r>
      <w:r w:rsidR="009400AD" w:rsidRPr="009400AD">
        <w:rPr>
          <w:position w:val="-12"/>
        </w:rPr>
        <w:object w:dxaOrig="1160" w:dyaOrig="360" w14:anchorId="5C7C3BFE">
          <v:shape id="_x0000_i1377" type="#_x0000_t75" style="width:57.75pt;height:18pt" o:ole="">
            <v:imagedata r:id="rId49" o:title=""/>
          </v:shape>
          <o:OLEObject Type="Embed" ProgID="Equation.DSMT4" ShapeID="_x0000_i1377" DrawAspect="Content" ObjectID="_1802155883" r:id="rId50"/>
        </w:object>
      </w:r>
      <w:r w:rsidRPr="00E71493">
        <w:t>.</w:t>
      </w:r>
    </w:p>
    <w:p w14:paraId="1A2057F0" w14:textId="6CAE4E48" w:rsidR="007C699C" w:rsidRPr="00E71493" w:rsidRDefault="007C699C" w:rsidP="007C699C">
      <w:pPr>
        <w:pStyle w:val="Indentedletteredlist"/>
      </w:pPr>
      <w:r>
        <w:t>Compute the first four values in the sequence x[n]</w:t>
      </w:r>
      <w:r w:rsidRPr="00295DCD">
        <w:t xml:space="preserve"> resulting from sampling the signal at </w:t>
      </w:r>
      <w:r w:rsidR="009400AD" w:rsidRPr="009400AD">
        <w:rPr>
          <w:position w:val="-12"/>
        </w:rPr>
        <w:object w:dxaOrig="1160" w:dyaOrig="360" w14:anchorId="1A19E0D6">
          <v:shape id="_x0000_i1382" type="#_x0000_t75" style="width:57.75pt;height:18pt" o:ole="">
            <v:imagedata r:id="rId51" o:title=""/>
          </v:shape>
          <o:OLEObject Type="Embed" ProgID="Equation.DSMT4" ShapeID="_x0000_i1382" DrawAspect="Content" ObjectID="_1802155884" r:id="rId52"/>
        </w:object>
      </w:r>
      <w:r w:rsidRPr="00295DCD">
        <w:t>Hz</w:t>
      </w:r>
      <w:r>
        <w:t>, i.e. determine x[0], x[1], x[2], and x[3].</w:t>
      </w:r>
    </w:p>
    <w:p w14:paraId="65DA5BC4" w14:textId="1FCBD6A3" w:rsidR="007C699C" w:rsidRPr="00E71493" w:rsidRDefault="007C699C" w:rsidP="007C699C">
      <w:pPr>
        <w:pStyle w:val="Indentedletteredlist"/>
      </w:pPr>
      <w:r w:rsidRPr="00E71493">
        <w:t xml:space="preserve">Determine the discrete-time two-sided spectrum, </w:t>
      </w:r>
      <w:r w:rsidR="009400AD" w:rsidRPr="009400AD">
        <w:rPr>
          <w:position w:val="-6"/>
        </w:rPr>
        <w:object w:dxaOrig="1160" w:dyaOrig="300" w14:anchorId="2385630A">
          <v:shape id="_x0000_i1387" type="#_x0000_t75" style="width:57.75pt;height:15pt" o:ole="">
            <v:imagedata r:id="rId53" o:title=""/>
          </v:shape>
          <o:OLEObject Type="Embed" ProgID="Equation.DSMT4" ShapeID="_x0000_i1387" DrawAspect="Content" ObjectID="_1802155885" r:id="rId54"/>
        </w:object>
      </w:r>
      <w:r w:rsidRPr="00E71493">
        <w:t xml:space="preserve"> radians, of the s</w:t>
      </w:r>
      <w:r>
        <w:t>ampled signal obtained in part a</w:t>
      </w:r>
      <w:r w:rsidRPr="00E71493">
        <w:t>.</w:t>
      </w:r>
    </w:p>
    <w:p w14:paraId="04FF5648" w14:textId="4F8BBB9C" w:rsidR="007C699C" w:rsidRDefault="007C699C" w:rsidP="007C699C">
      <w:pPr>
        <w:pStyle w:val="Indentedletteredlist"/>
      </w:pPr>
      <w:r w:rsidRPr="00E71493">
        <w:t xml:space="preserve">If </w:t>
      </w:r>
      <w:r>
        <w:t>y[n] = x[n]</w:t>
      </w:r>
      <w:r w:rsidRPr="00E71493">
        <w:t xml:space="preserve"> and </w:t>
      </w:r>
      <w:r w:rsidR="009400AD" w:rsidRPr="009400AD">
        <w:rPr>
          <w:position w:val="-12"/>
        </w:rPr>
        <w:object w:dxaOrig="1160" w:dyaOrig="360" w14:anchorId="0E27269B">
          <v:shape id="_x0000_i1392" type="#_x0000_t75" style="width:57.75pt;height:18pt" o:ole="">
            <v:imagedata r:id="rId55" o:title=""/>
          </v:shape>
          <o:OLEObject Type="Embed" ProgID="Equation.DSMT4" ShapeID="_x0000_i1392" DrawAspect="Content" ObjectID="_1802155886" r:id="rId56"/>
        </w:object>
      </w:r>
      <w:r w:rsidRPr="00E71493">
        <w:t xml:space="preserve">, determine the reconstructed signal </w:t>
      </w:r>
      <w:r>
        <w:t>y(t)</w:t>
      </w:r>
      <w:r w:rsidRPr="00E71493">
        <w:t>.</w:t>
      </w:r>
    </w:p>
    <w:p w14:paraId="529DC718" w14:textId="77777777" w:rsidR="007C699C" w:rsidRDefault="007C699C" w:rsidP="007C699C"/>
    <w:p w14:paraId="09EBD3BD" w14:textId="5E78E85F" w:rsidR="007C699C" w:rsidRPr="00BB55A2" w:rsidRDefault="007C699C" w:rsidP="007C699C">
      <w:pPr>
        <w:pStyle w:val="Numberedlist"/>
      </w:pPr>
      <w:r w:rsidRPr="00BB55A2">
        <w:t xml:space="preserve">For the continuous-time signal </w:t>
      </w:r>
      <w:r w:rsidR="009400AD" w:rsidRPr="009400AD">
        <w:rPr>
          <w:position w:val="-14"/>
        </w:rPr>
        <w:object w:dxaOrig="4000" w:dyaOrig="400" w14:anchorId="167A13B4">
          <v:shape id="_x0000_i1397" type="#_x0000_t75" style="width:200.25pt;height:20.25pt" o:ole="">
            <v:imagedata r:id="rId57" o:title=""/>
          </v:shape>
          <o:OLEObject Type="Embed" ProgID="Equation.DSMT4" ShapeID="_x0000_i1397" DrawAspect="Content" ObjectID="_1802155887" r:id="rId58"/>
        </w:object>
      </w:r>
    </w:p>
    <w:p w14:paraId="3726C257" w14:textId="3D48D586" w:rsidR="007C699C" w:rsidRPr="00BB55A2" w:rsidRDefault="007C699C" w:rsidP="009400AD">
      <w:pPr>
        <w:pStyle w:val="Indentedletteredlist"/>
        <w:numPr>
          <w:ilvl w:val="0"/>
          <w:numId w:val="53"/>
        </w:numPr>
      </w:pPr>
      <w:r w:rsidRPr="00BB55A2">
        <w:lastRenderedPageBreak/>
        <w:t xml:space="preserve">Determine the two-sided continuous-time spectrum </w:t>
      </w:r>
      <w:r w:rsidR="009400AD" w:rsidRPr="009400AD">
        <w:rPr>
          <w:position w:val="-14"/>
        </w:rPr>
        <w:object w:dxaOrig="780" w:dyaOrig="400" w14:anchorId="7D71655F">
          <v:shape id="_x0000_i1402" type="#_x0000_t75" style="width:39pt;height:20.25pt" o:ole="">
            <v:imagedata r:id="rId59" o:title=""/>
          </v:shape>
          <o:OLEObject Type="Embed" ProgID="Equation.DSMT4" ShapeID="_x0000_i1402" DrawAspect="Content" ObjectID="_1802155888" r:id="rId60"/>
        </w:object>
      </w:r>
      <w:r w:rsidRPr="00BB55A2">
        <w:t xml:space="preserve"> of the signal </w:t>
      </w:r>
      <w:r>
        <w:t>x(t)</w:t>
      </w:r>
      <w:r w:rsidRPr="00BB55A2">
        <w:t>.</w:t>
      </w:r>
    </w:p>
    <w:p w14:paraId="64FA64C9" w14:textId="77777777" w:rsidR="007C699C" w:rsidRPr="00BB55A2" w:rsidRDefault="007C699C" w:rsidP="007C699C">
      <w:pPr>
        <w:pStyle w:val="Indentedletteredlist"/>
      </w:pPr>
      <w:r w:rsidRPr="00BB55A2">
        <w:t xml:space="preserve">Determine the minimum sampling frequency </w:t>
      </w:r>
      <w:r>
        <w:t>f</w:t>
      </w:r>
      <w:r w:rsidRPr="001215A6">
        <w:rPr>
          <w:vertAlign w:val="subscript"/>
        </w:rPr>
        <w:t>s</w:t>
      </w:r>
      <w:r w:rsidRPr="00BB55A2">
        <w:t xml:space="preserve"> necessary to avoid aliasing when sampling the signal </w:t>
      </w:r>
      <w:r>
        <w:t>x(t)</w:t>
      </w:r>
      <w:r w:rsidRPr="00BB55A2">
        <w:t>.</w:t>
      </w:r>
    </w:p>
    <w:p w14:paraId="74F96369" w14:textId="0F6E45B1" w:rsidR="007C699C" w:rsidRDefault="007C699C" w:rsidP="007C699C">
      <w:pPr>
        <w:pStyle w:val="Indentedletteredlist"/>
      </w:pPr>
      <w:r w:rsidRPr="00BB55A2">
        <w:t xml:space="preserve">Determine the sampled signal </w:t>
      </w:r>
      <w:r>
        <w:t>x[n]</w:t>
      </w:r>
      <w:r w:rsidRPr="00BB55A2">
        <w:t xml:space="preserve"> and the two-sided discrete-time spectrum </w:t>
      </w:r>
      <w:r w:rsidR="009400AD" w:rsidRPr="009400AD">
        <w:rPr>
          <w:position w:val="-16"/>
        </w:rPr>
        <w:object w:dxaOrig="800" w:dyaOrig="440" w14:anchorId="62F018FD">
          <v:shape id="_x0000_i1407" type="#_x0000_t75" style="width:39.75pt;height:21.75pt" o:ole="">
            <v:imagedata r:id="rId61" o:title=""/>
          </v:shape>
          <o:OLEObject Type="Embed" ProgID="Equation.DSMT4" ShapeID="_x0000_i1407" DrawAspect="Content" ObjectID="_1802155889" r:id="rId62"/>
        </w:object>
      </w:r>
      <w:r w:rsidRPr="00BB55A2">
        <w:t xml:space="preserve"> of the sampled </w:t>
      </w:r>
      <w:r>
        <w:t>signal x[n]</w:t>
      </w:r>
      <w:r w:rsidRPr="00BB55A2">
        <w:t xml:space="preserve"> if the signal </w:t>
      </w:r>
      <w:r>
        <w:t>x(t)</w:t>
      </w:r>
      <w:r w:rsidRPr="00BB55A2">
        <w:t xml:space="preserve"> is sampled at five times the Nyquist rate. </w:t>
      </w:r>
    </w:p>
    <w:p w14:paraId="1E679EAB" w14:textId="395913FB" w:rsidR="007C699C" w:rsidRDefault="007C699C" w:rsidP="007C699C">
      <w:pPr>
        <w:pStyle w:val="Indentedletteredlist"/>
      </w:pPr>
      <w:r w:rsidRPr="00BB55A2">
        <w:t xml:space="preserve">Determine the sampled signal </w:t>
      </w:r>
      <w:r>
        <w:t>x[n]</w:t>
      </w:r>
      <w:r w:rsidRPr="00BB55A2">
        <w:t xml:space="preserve"> and the two-sided discrete-time spectrum </w:t>
      </w:r>
      <w:r w:rsidR="009400AD" w:rsidRPr="009400AD">
        <w:rPr>
          <w:position w:val="-16"/>
        </w:rPr>
        <w:object w:dxaOrig="800" w:dyaOrig="440" w14:anchorId="4AE52FE6">
          <v:shape id="_x0000_i1412" type="#_x0000_t75" style="width:39.75pt;height:21.75pt" o:ole="">
            <v:imagedata r:id="rId63" o:title=""/>
          </v:shape>
          <o:OLEObject Type="Embed" ProgID="Equation.DSMT4" ShapeID="_x0000_i1412" DrawAspect="Content" ObjectID="_1802155890" r:id="rId64"/>
        </w:object>
      </w:r>
      <w:r w:rsidRPr="00BB55A2">
        <w:t xml:space="preserve"> of the sampled </w:t>
      </w:r>
      <w:r>
        <w:t>signal x[n]</w:t>
      </w:r>
      <w:r w:rsidRPr="00BB55A2">
        <w:t xml:space="preserve"> if the signal </w:t>
      </w:r>
      <w:r>
        <w:t>x(t)</w:t>
      </w:r>
      <w:r w:rsidRPr="00BB55A2">
        <w:t xml:space="preserve"> is sampled at </w:t>
      </w:r>
      <w:r>
        <w:t>¾ of</w:t>
      </w:r>
      <w:r w:rsidRPr="00BB55A2">
        <w:t xml:space="preserve"> the Nyquist rate. </w:t>
      </w:r>
    </w:p>
    <w:p w14:paraId="083ED2C7" w14:textId="77777777" w:rsidR="007C699C" w:rsidRDefault="007C699C" w:rsidP="007C699C"/>
    <w:p w14:paraId="6D28C8CC" w14:textId="11BC57D3" w:rsidR="007C699C" w:rsidRDefault="007C699C" w:rsidP="007C699C">
      <w:pPr>
        <w:pStyle w:val="Numberedlist"/>
      </w:pPr>
      <w:r w:rsidRPr="00BB55A2">
        <w:t xml:space="preserve">Using the Fourier transform, determine and sketch the spectrum of the sampled signal </w:t>
      </w:r>
      <w:r w:rsidR="009400AD" w:rsidRPr="009400AD">
        <w:rPr>
          <w:position w:val="-28"/>
        </w:rPr>
        <w:object w:dxaOrig="2600" w:dyaOrig="680" w14:anchorId="626724A2">
          <v:shape id="_x0000_i1417" type="#_x0000_t75" style="width:129.75pt;height:33.75pt" o:ole="">
            <v:imagedata r:id="rId65" o:title=""/>
          </v:shape>
          <o:OLEObject Type="Embed" ProgID="Equation.DSMT4" ShapeID="_x0000_i1417" DrawAspect="Content" ObjectID="_1802155891" r:id="rId66"/>
        </w:object>
      </w:r>
      <w:r w:rsidRPr="00BB55A2">
        <w:t xml:space="preserve"> where </w:t>
      </w:r>
      <w:r w:rsidR="009400AD" w:rsidRPr="009400AD">
        <w:rPr>
          <w:position w:val="-24"/>
        </w:rPr>
        <w:object w:dxaOrig="1719" w:dyaOrig="660" w14:anchorId="27EE4119">
          <v:shape id="_x0000_i1422" type="#_x0000_t75" style="width:86.25pt;height:33pt" o:ole="">
            <v:imagedata r:id="rId67" o:title=""/>
          </v:shape>
          <o:OLEObject Type="Embed" ProgID="Equation.DSMT4" ShapeID="_x0000_i1422" DrawAspect="Content" ObjectID="_1802155892" r:id="rId68"/>
        </w:object>
      </w:r>
      <w:r w:rsidRPr="00BB55A2">
        <w:t xml:space="preserve"> </w:t>
      </w:r>
      <w:r>
        <w:t>for sampling period T</w:t>
      </w:r>
      <w:r w:rsidRPr="00C54B89">
        <w:rPr>
          <w:vertAlign w:val="subscript"/>
        </w:rPr>
        <w:t>s</w:t>
      </w:r>
      <w:r>
        <w:t xml:space="preserve"> = 0.01s and sampling period T</w:t>
      </w:r>
      <w:r w:rsidRPr="00C54B89">
        <w:rPr>
          <w:vertAlign w:val="subscript"/>
        </w:rPr>
        <w:t>s</w:t>
      </w:r>
      <w:r>
        <w:t xml:space="preserve"> = 0.025s.</w:t>
      </w:r>
    </w:p>
    <w:p w14:paraId="50AC3644" w14:textId="77777777" w:rsidR="007C699C" w:rsidRDefault="007C699C" w:rsidP="007C699C"/>
    <w:p w14:paraId="79AAA7CA" w14:textId="1B043365" w:rsidR="007C699C" w:rsidRPr="001D28D0" w:rsidRDefault="007C699C" w:rsidP="007C699C">
      <w:pPr>
        <w:pStyle w:val="Numberedlist"/>
      </w:pPr>
      <w:r w:rsidRPr="001D28D0">
        <w:t xml:space="preserve">For the approximated signal </w:t>
      </w:r>
      <w:r w:rsidR="009400AD" w:rsidRPr="009400AD">
        <w:rPr>
          <w:position w:val="-40"/>
        </w:rPr>
        <w:object w:dxaOrig="2780" w:dyaOrig="880" w14:anchorId="1DAEB5E9">
          <v:shape id="_x0000_i1427" type="#_x0000_t75" style="width:138.75pt;height:44.25pt" o:ole="">
            <v:imagedata r:id="rId69" o:title=""/>
          </v:shape>
          <o:OLEObject Type="Embed" ProgID="Equation.DSMT4" ShapeID="_x0000_i1427" DrawAspect="Content" ObjectID="_1802155893" r:id="rId70"/>
        </w:object>
      </w:r>
    </w:p>
    <w:p w14:paraId="22F3EF77" w14:textId="77777777" w:rsidR="007C699C" w:rsidRPr="001D28D0" w:rsidRDefault="007C699C" w:rsidP="009400AD">
      <w:pPr>
        <w:pStyle w:val="Indentedletteredlist"/>
        <w:numPr>
          <w:ilvl w:val="0"/>
          <w:numId w:val="54"/>
        </w:numPr>
      </w:pPr>
      <w:r w:rsidRPr="001D28D0">
        <w:t>Determine the number of non-zero spectral components in</w:t>
      </w:r>
      <w:r>
        <w:t xml:space="preserve"> the two-sided continuous-time </w:t>
      </w:r>
      <w:r w:rsidRPr="001D28D0">
        <w:t>spectrum of the approximated signal</w:t>
      </w:r>
      <w:r>
        <w:t xml:space="preserve"> </w:t>
      </w:r>
      <w:proofErr w:type="spellStart"/>
      <w:r>
        <w:t>x</w:t>
      </w:r>
      <w:r w:rsidRPr="009400AD">
        <w:rPr>
          <w:vertAlign w:val="subscript"/>
        </w:rPr>
        <w:t>app</w:t>
      </w:r>
      <w:proofErr w:type="spellEnd"/>
      <w:r>
        <w:t>(t)</w:t>
      </w:r>
      <w:r w:rsidRPr="001D28D0">
        <w:t>.</w:t>
      </w:r>
    </w:p>
    <w:p w14:paraId="03365E1C" w14:textId="77777777" w:rsidR="007C699C" w:rsidRPr="001D28D0" w:rsidRDefault="007C699C" w:rsidP="007C699C">
      <w:pPr>
        <w:pStyle w:val="Indentedletteredlist"/>
      </w:pPr>
      <w:r w:rsidRPr="001D28D0">
        <w:t>Determine the frequency of the maximum non-zero spectral compo</w:t>
      </w:r>
      <w:r>
        <w:t xml:space="preserve">nent of the approximated signal </w:t>
      </w:r>
      <w:proofErr w:type="spellStart"/>
      <w:r>
        <w:t>x</w:t>
      </w:r>
      <w:r w:rsidRPr="00EE4869">
        <w:rPr>
          <w:vertAlign w:val="subscript"/>
        </w:rPr>
        <w:t>app</w:t>
      </w:r>
      <w:proofErr w:type="spellEnd"/>
      <w:r>
        <w:t>(t)</w:t>
      </w:r>
      <w:r w:rsidRPr="001D28D0">
        <w:t>.</w:t>
      </w:r>
    </w:p>
    <w:p w14:paraId="57C4FC49" w14:textId="26AA8C54" w:rsidR="007C699C" w:rsidRDefault="007C699C" w:rsidP="007C699C">
      <w:pPr>
        <w:pStyle w:val="Indentedletteredlist"/>
      </w:pPr>
      <w:r w:rsidRPr="001D28D0">
        <w:t xml:space="preserve">Determine the minimum sampling frequency </w:t>
      </w:r>
      <w:r w:rsidR="009400AD" w:rsidRPr="009400AD">
        <w:rPr>
          <w:position w:val="-12"/>
        </w:rPr>
        <w:object w:dxaOrig="260" w:dyaOrig="360" w14:anchorId="6C0149E0">
          <v:shape id="_x0000_i1432" type="#_x0000_t75" style="width:12.75pt;height:18pt" o:ole="">
            <v:imagedata r:id="rId71" o:title=""/>
          </v:shape>
          <o:OLEObject Type="Embed" ProgID="Equation.DSMT4" ShapeID="_x0000_i1432" DrawAspect="Content" ObjectID="_1802155894" r:id="rId72"/>
        </w:object>
      </w:r>
      <w:r w:rsidRPr="001D28D0">
        <w:t xml:space="preserve"> required suc</w:t>
      </w:r>
      <w:r>
        <w:t xml:space="preserve">h that the approximated signal </w:t>
      </w:r>
      <w:proofErr w:type="spellStart"/>
      <w:r>
        <w:t>x</w:t>
      </w:r>
      <w:r w:rsidRPr="00EE4869">
        <w:rPr>
          <w:vertAlign w:val="subscript"/>
        </w:rPr>
        <w:t>app</w:t>
      </w:r>
      <w:proofErr w:type="spellEnd"/>
      <w:r>
        <w:t>(t)</w:t>
      </w:r>
      <w:r w:rsidRPr="001D28D0">
        <w:t xml:space="preserve"> could be</w:t>
      </w:r>
      <w:r>
        <w:t xml:space="preserve"> reconstructed from the samples.</w:t>
      </w:r>
    </w:p>
    <w:p w14:paraId="3B0F6B7E" w14:textId="182F61C5" w:rsidR="007C699C" w:rsidRDefault="007C699C" w:rsidP="007C699C">
      <w:pPr>
        <w:pStyle w:val="Indentedletteredlist"/>
      </w:pPr>
      <w:r w:rsidRPr="001D28D0">
        <w:t xml:space="preserve">If </w:t>
      </w:r>
      <w:proofErr w:type="spellStart"/>
      <w:r>
        <w:t>x</w:t>
      </w:r>
      <w:r w:rsidRPr="00EE4869">
        <w:rPr>
          <w:vertAlign w:val="subscript"/>
        </w:rPr>
        <w:t>app</w:t>
      </w:r>
      <w:proofErr w:type="spellEnd"/>
      <w:r>
        <w:t>(t)</w:t>
      </w:r>
      <w:r w:rsidRPr="001D28D0">
        <w:t xml:space="preserve"> is sampled at </w:t>
      </w:r>
      <w:r w:rsidR="009400AD" w:rsidRPr="009400AD">
        <w:rPr>
          <w:position w:val="-12"/>
        </w:rPr>
        <w:object w:dxaOrig="1040" w:dyaOrig="360" w14:anchorId="134C6F51">
          <v:shape id="_x0000_i1437" type="#_x0000_t75" style="width:51.75pt;height:18pt" o:ole="">
            <v:imagedata r:id="rId73" o:title=""/>
          </v:shape>
          <o:OLEObject Type="Embed" ProgID="Equation.DSMT4" ShapeID="_x0000_i1437" DrawAspect="Content" ObjectID="_1802155895" r:id="rId74"/>
        </w:object>
      </w:r>
      <w:r w:rsidRPr="001D28D0">
        <w:t>, determine the mathem</w:t>
      </w:r>
      <w:r>
        <w:t xml:space="preserve">atical formula for the sampled signal </w:t>
      </w:r>
      <w:proofErr w:type="spellStart"/>
      <w:r>
        <w:t>x</w:t>
      </w:r>
      <w:r w:rsidRPr="00EE4869">
        <w:rPr>
          <w:vertAlign w:val="subscript"/>
        </w:rPr>
        <w:t>app</w:t>
      </w:r>
      <w:proofErr w:type="spellEnd"/>
      <w:r>
        <w:t>[n]</w:t>
      </w:r>
      <w:r w:rsidRPr="001D28D0">
        <w:t>.</w:t>
      </w:r>
    </w:p>
    <w:p w14:paraId="599B8BA0" w14:textId="77777777" w:rsidR="007C699C" w:rsidRDefault="007C699C" w:rsidP="007C699C">
      <w:pPr>
        <w:pStyle w:val="Indentedletteredlist"/>
      </w:pPr>
      <w:r>
        <w:t xml:space="preserve">Determine the discrete-time two-sided spectrum of the sampled signal </w:t>
      </w:r>
      <w:proofErr w:type="spellStart"/>
      <w:r>
        <w:t>x</w:t>
      </w:r>
      <w:r w:rsidRPr="00EE4869">
        <w:rPr>
          <w:vertAlign w:val="subscript"/>
        </w:rPr>
        <w:t>app</w:t>
      </w:r>
      <w:proofErr w:type="spellEnd"/>
      <w:r>
        <w:t>[n] from part d.</w:t>
      </w:r>
    </w:p>
    <w:p w14:paraId="496D4480" w14:textId="77777777" w:rsidR="00400F42" w:rsidRDefault="00400F42" w:rsidP="00D917E6"/>
    <w:p w14:paraId="1489EEC4" w14:textId="543B4998" w:rsidR="00F80A89" w:rsidRDefault="00F80A89" w:rsidP="00F80A89">
      <w:r>
        <w:t xml:space="preserve">Last modified </w:t>
      </w:r>
      <w:r w:rsidR="00C404F1">
        <w:t xml:space="preserve">February </w:t>
      </w:r>
      <w:r w:rsidR="00400F42">
        <w:t>27</w:t>
      </w:r>
      <w:r w:rsidR="00BA43FD">
        <w:t>, 2025</w:t>
      </w:r>
    </w:p>
    <w:p w14:paraId="56BC6560" w14:textId="5A97E5C2" w:rsidR="00F80A89" w:rsidRPr="00E849B4" w:rsidRDefault="00F80A89" w:rsidP="00D917E6">
      <w:r w:rsidRPr="00E849B4">
        <w:t xml:space="preserve">This work is licensed under CC BY-NC-SA 4.0. To view a copy of this license, visit </w:t>
      </w:r>
      <w:hyperlink r:id="rId75" w:history="1">
        <w:r w:rsidRPr="00366502">
          <w:rPr>
            <w:rStyle w:val="Hyperlink"/>
          </w:rPr>
          <w:t>https://creativecommons.org/licenses/by-nc-sa/4.0/</w:t>
        </w:r>
      </w:hyperlink>
    </w:p>
    <w:sectPr w:rsidR="00F80A89" w:rsidRPr="00E849B4" w:rsidSect="00EA1455">
      <w:headerReference w:type="default" r:id="rId76"/>
      <w:footerReference w:type="default" r:id="rId77"/>
      <w:headerReference w:type="first" r:id="rId78"/>
      <w:footerReference w:type="first" r:id="rId7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CEC2A" w14:textId="77777777" w:rsidR="00406F37" w:rsidRDefault="00406F37" w:rsidP="00546E71">
      <w:r>
        <w:separator/>
      </w:r>
    </w:p>
  </w:endnote>
  <w:endnote w:type="continuationSeparator" w:id="0">
    <w:p w14:paraId="25ABDFCE" w14:textId="77777777" w:rsidR="00406F37" w:rsidRDefault="00406F37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8ACF" w14:textId="77777777" w:rsidR="00406F37" w:rsidRDefault="00406F37" w:rsidP="00546E71">
      <w:r>
        <w:separator/>
      </w:r>
    </w:p>
  </w:footnote>
  <w:footnote w:type="continuationSeparator" w:id="0">
    <w:p w14:paraId="14E90ED4" w14:textId="77777777" w:rsidR="00406F37" w:rsidRDefault="00406F37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F66751"/>
    <w:multiLevelType w:val="hybridMultilevel"/>
    <w:tmpl w:val="79C02D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F136C"/>
    <w:multiLevelType w:val="hybridMultilevel"/>
    <w:tmpl w:val="9A1A58D0"/>
    <w:lvl w:ilvl="0" w:tplc="AD947558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5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7"/>
  </w:num>
  <w:num w:numId="6" w16cid:durableId="699628647">
    <w:abstractNumId w:val="8"/>
  </w:num>
  <w:num w:numId="7" w16cid:durableId="1527014332">
    <w:abstractNumId w:val="2"/>
  </w:num>
  <w:num w:numId="8" w16cid:durableId="541867411">
    <w:abstractNumId w:val="9"/>
  </w:num>
  <w:num w:numId="9" w16cid:durableId="863905649">
    <w:abstractNumId w:val="1"/>
  </w:num>
  <w:num w:numId="10" w16cid:durableId="316688859">
    <w:abstractNumId w:val="6"/>
  </w:num>
  <w:num w:numId="11" w16cid:durableId="1749839437">
    <w:abstractNumId w:val="8"/>
    <w:lvlOverride w:ilvl="0">
      <w:startOverride w:val="1"/>
    </w:lvlOverride>
  </w:num>
  <w:num w:numId="12" w16cid:durableId="372383717">
    <w:abstractNumId w:val="8"/>
    <w:lvlOverride w:ilvl="0">
      <w:startOverride w:val="1"/>
    </w:lvlOverride>
  </w:num>
  <w:num w:numId="13" w16cid:durableId="1300918829">
    <w:abstractNumId w:val="8"/>
    <w:lvlOverride w:ilvl="0">
      <w:startOverride w:val="1"/>
    </w:lvlOverride>
  </w:num>
  <w:num w:numId="14" w16cid:durableId="1807160954">
    <w:abstractNumId w:val="8"/>
    <w:lvlOverride w:ilvl="0">
      <w:startOverride w:val="1"/>
    </w:lvlOverride>
  </w:num>
  <w:num w:numId="15" w16cid:durableId="462967761">
    <w:abstractNumId w:val="8"/>
    <w:lvlOverride w:ilvl="0">
      <w:startOverride w:val="1"/>
    </w:lvlOverride>
  </w:num>
  <w:num w:numId="16" w16cid:durableId="1721905341">
    <w:abstractNumId w:val="8"/>
    <w:lvlOverride w:ilvl="0">
      <w:startOverride w:val="1"/>
    </w:lvlOverride>
  </w:num>
  <w:num w:numId="17" w16cid:durableId="1828206488">
    <w:abstractNumId w:val="8"/>
    <w:lvlOverride w:ilvl="0">
      <w:startOverride w:val="1"/>
    </w:lvlOverride>
  </w:num>
  <w:num w:numId="18" w16cid:durableId="1517229844">
    <w:abstractNumId w:val="8"/>
    <w:lvlOverride w:ilvl="0">
      <w:startOverride w:val="1"/>
    </w:lvlOverride>
  </w:num>
  <w:num w:numId="19" w16cid:durableId="1943949962">
    <w:abstractNumId w:val="8"/>
    <w:lvlOverride w:ilvl="0">
      <w:startOverride w:val="1"/>
    </w:lvlOverride>
  </w:num>
  <w:num w:numId="20" w16cid:durableId="1206408224">
    <w:abstractNumId w:val="8"/>
    <w:lvlOverride w:ilvl="0">
      <w:startOverride w:val="1"/>
    </w:lvlOverride>
  </w:num>
  <w:num w:numId="21" w16cid:durableId="1924603440">
    <w:abstractNumId w:val="8"/>
    <w:lvlOverride w:ilvl="0">
      <w:startOverride w:val="1"/>
    </w:lvlOverride>
  </w:num>
  <w:num w:numId="22" w16cid:durableId="2038266283">
    <w:abstractNumId w:val="8"/>
    <w:lvlOverride w:ilvl="0">
      <w:startOverride w:val="1"/>
    </w:lvlOverride>
  </w:num>
  <w:num w:numId="23" w16cid:durableId="1848252874">
    <w:abstractNumId w:val="8"/>
    <w:lvlOverride w:ilvl="0">
      <w:startOverride w:val="1"/>
    </w:lvlOverride>
  </w:num>
  <w:num w:numId="24" w16cid:durableId="198396073">
    <w:abstractNumId w:val="8"/>
    <w:lvlOverride w:ilvl="0">
      <w:startOverride w:val="1"/>
    </w:lvlOverride>
  </w:num>
  <w:num w:numId="25" w16cid:durableId="1374883923">
    <w:abstractNumId w:val="8"/>
    <w:lvlOverride w:ilvl="0">
      <w:startOverride w:val="1"/>
    </w:lvlOverride>
  </w:num>
  <w:num w:numId="26" w16cid:durableId="1387224198">
    <w:abstractNumId w:val="8"/>
    <w:lvlOverride w:ilvl="0">
      <w:startOverride w:val="1"/>
    </w:lvlOverride>
  </w:num>
  <w:num w:numId="27" w16cid:durableId="497504451">
    <w:abstractNumId w:val="8"/>
    <w:lvlOverride w:ilvl="0">
      <w:startOverride w:val="1"/>
    </w:lvlOverride>
  </w:num>
  <w:num w:numId="28" w16cid:durableId="1386564981">
    <w:abstractNumId w:val="8"/>
    <w:lvlOverride w:ilvl="0">
      <w:startOverride w:val="1"/>
    </w:lvlOverride>
  </w:num>
  <w:num w:numId="29" w16cid:durableId="340593227">
    <w:abstractNumId w:val="8"/>
    <w:lvlOverride w:ilvl="0">
      <w:startOverride w:val="1"/>
    </w:lvlOverride>
  </w:num>
  <w:num w:numId="30" w16cid:durableId="1492990699">
    <w:abstractNumId w:val="4"/>
  </w:num>
  <w:num w:numId="31" w16cid:durableId="2105419534">
    <w:abstractNumId w:val="8"/>
    <w:lvlOverride w:ilvl="0">
      <w:startOverride w:val="1"/>
    </w:lvlOverride>
  </w:num>
  <w:num w:numId="32" w16cid:durableId="1217619375">
    <w:abstractNumId w:val="8"/>
    <w:lvlOverride w:ilvl="0">
      <w:startOverride w:val="1"/>
    </w:lvlOverride>
  </w:num>
  <w:num w:numId="33" w16cid:durableId="88939342">
    <w:abstractNumId w:val="8"/>
    <w:lvlOverride w:ilvl="0">
      <w:startOverride w:val="1"/>
    </w:lvlOverride>
  </w:num>
  <w:num w:numId="34" w16cid:durableId="2071031439">
    <w:abstractNumId w:val="8"/>
    <w:lvlOverride w:ilvl="0">
      <w:startOverride w:val="1"/>
    </w:lvlOverride>
  </w:num>
  <w:num w:numId="35" w16cid:durableId="128479728">
    <w:abstractNumId w:val="8"/>
    <w:lvlOverride w:ilvl="0">
      <w:startOverride w:val="1"/>
    </w:lvlOverride>
  </w:num>
  <w:num w:numId="36" w16cid:durableId="2067335780">
    <w:abstractNumId w:val="8"/>
    <w:lvlOverride w:ilvl="0">
      <w:startOverride w:val="1"/>
    </w:lvlOverride>
  </w:num>
  <w:num w:numId="37" w16cid:durableId="844366395">
    <w:abstractNumId w:val="8"/>
    <w:lvlOverride w:ilvl="0">
      <w:startOverride w:val="1"/>
    </w:lvlOverride>
  </w:num>
  <w:num w:numId="38" w16cid:durableId="126896342">
    <w:abstractNumId w:val="8"/>
    <w:lvlOverride w:ilvl="0">
      <w:startOverride w:val="1"/>
    </w:lvlOverride>
  </w:num>
  <w:num w:numId="39" w16cid:durableId="1114130262">
    <w:abstractNumId w:val="8"/>
    <w:lvlOverride w:ilvl="0">
      <w:startOverride w:val="1"/>
    </w:lvlOverride>
  </w:num>
  <w:num w:numId="40" w16cid:durableId="1728257786">
    <w:abstractNumId w:val="8"/>
    <w:lvlOverride w:ilvl="0">
      <w:startOverride w:val="1"/>
    </w:lvlOverride>
  </w:num>
  <w:num w:numId="41" w16cid:durableId="719943691">
    <w:abstractNumId w:val="8"/>
    <w:lvlOverride w:ilvl="0">
      <w:startOverride w:val="1"/>
    </w:lvlOverride>
  </w:num>
  <w:num w:numId="42" w16cid:durableId="1538162325">
    <w:abstractNumId w:val="8"/>
    <w:lvlOverride w:ilvl="0">
      <w:startOverride w:val="1"/>
    </w:lvlOverride>
  </w:num>
  <w:num w:numId="43" w16cid:durableId="515463413">
    <w:abstractNumId w:val="8"/>
    <w:lvlOverride w:ilvl="0">
      <w:startOverride w:val="1"/>
    </w:lvlOverride>
  </w:num>
  <w:num w:numId="44" w16cid:durableId="795955514">
    <w:abstractNumId w:val="8"/>
    <w:lvlOverride w:ilvl="0">
      <w:startOverride w:val="1"/>
    </w:lvlOverride>
  </w:num>
  <w:num w:numId="45" w16cid:durableId="909921010">
    <w:abstractNumId w:val="8"/>
    <w:lvlOverride w:ilvl="0">
      <w:startOverride w:val="1"/>
    </w:lvlOverride>
  </w:num>
  <w:num w:numId="46" w16cid:durableId="933392761">
    <w:abstractNumId w:val="8"/>
    <w:lvlOverride w:ilvl="0">
      <w:startOverride w:val="1"/>
    </w:lvlOverride>
  </w:num>
  <w:num w:numId="47" w16cid:durableId="571084518">
    <w:abstractNumId w:val="8"/>
    <w:lvlOverride w:ilvl="0">
      <w:startOverride w:val="1"/>
    </w:lvlOverride>
  </w:num>
  <w:num w:numId="48" w16cid:durableId="1900817826">
    <w:abstractNumId w:val="8"/>
    <w:lvlOverride w:ilvl="0">
      <w:startOverride w:val="1"/>
    </w:lvlOverride>
  </w:num>
  <w:num w:numId="49" w16cid:durableId="589503811">
    <w:abstractNumId w:val="8"/>
    <w:lvlOverride w:ilvl="0">
      <w:startOverride w:val="1"/>
    </w:lvlOverride>
  </w:num>
  <w:num w:numId="50" w16cid:durableId="30811713">
    <w:abstractNumId w:val="8"/>
    <w:lvlOverride w:ilvl="0">
      <w:startOverride w:val="1"/>
    </w:lvlOverride>
  </w:num>
  <w:num w:numId="51" w16cid:durableId="140847600">
    <w:abstractNumId w:val="8"/>
    <w:lvlOverride w:ilvl="0">
      <w:startOverride w:val="1"/>
    </w:lvlOverride>
  </w:num>
  <w:num w:numId="52" w16cid:durableId="151484129">
    <w:abstractNumId w:val="8"/>
    <w:lvlOverride w:ilvl="0">
      <w:startOverride w:val="1"/>
    </w:lvlOverride>
  </w:num>
  <w:num w:numId="53" w16cid:durableId="405155037">
    <w:abstractNumId w:val="8"/>
    <w:lvlOverride w:ilvl="0">
      <w:startOverride w:val="1"/>
    </w:lvlOverride>
  </w:num>
  <w:num w:numId="54" w16cid:durableId="42061090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467"/>
    <w:rsid w:val="00024A22"/>
    <w:rsid w:val="000354A6"/>
    <w:rsid w:val="00035F67"/>
    <w:rsid w:val="000427A5"/>
    <w:rsid w:val="00053937"/>
    <w:rsid w:val="000550B4"/>
    <w:rsid w:val="00061AD8"/>
    <w:rsid w:val="00090915"/>
    <w:rsid w:val="000D0AC2"/>
    <w:rsid w:val="000D1C32"/>
    <w:rsid w:val="000D25B1"/>
    <w:rsid w:val="000F5F31"/>
    <w:rsid w:val="000F7266"/>
    <w:rsid w:val="00103210"/>
    <w:rsid w:val="00122C63"/>
    <w:rsid w:val="0013106F"/>
    <w:rsid w:val="0014268E"/>
    <w:rsid w:val="00142BE9"/>
    <w:rsid w:val="0014779D"/>
    <w:rsid w:val="00162B66"/>
    <w:rsid w:val="00186018"/>
    <w:rsid w:val="001A6C8F"/>
    <w:rsid w:val="001B4FED"/>
    <w:rsid w:val="001C236B"/>
    <w:rsid w:val="002326D1"/>
    <w:rsid w:val="00235D54"/>
    <w:rsid w:val="00264AD9"/>
    <w:rsid w:val="00274F85"/>
    <w:rsid w:val="0028101B"/>
    <w:rsid w:val="002A79D3"/>
    <w:rsid w:val="002B3698"/>
    <w:rsid w:val="002B4B54"/>
    <w:rsid w:val="002E5D3B"/>
    <w:rsid w:val="00312B8A"/>
    <w:rsid w:val="00340D96"/>
    <w:rsid w:val="00346CE4"/>
    <w:rsid w:val="0035086C"/>
    <w:rsid w:val="0035222D"/>
    <w:rsid w:val="0036012C"/>
    <w:rsid w:val="00376705"/>
    <w:rsid w:val="00381F39"/>
    <w:rsid w:val="003D2178"/>
    <w:rsid w:val="003E1E0D"/>
    <w:rsid w:val="00400F42"/>
    <w:rsid w:val="00401F8E"/>
    <w:rsid w:val="0040451B"/>
    <w:rsid w:val="00406F37"/>
    <w:rsid w:val="00422956"/>
    <w:rsid w:val="004531BC"/>
    <w:rsid w:val="00454493"/>
    <w:rsid w:val="004603A4"/>
    <w:rsid w:val="00471C1E"/>
    <w:rsid w:val="00494258"/>
    <w:rsid w:val="004B466B"/>
    <w:rsid w:val="004C15EF"/>
    <w:rsid w:val="004D4EFB"/>
    <w:rsid w:val="004E33D9"/>
    <w:rsid w:val="004E3DF3"/>
    <w:rsid w:val="004F251B"/>
    <w:rsid w:val="00500151"/>
    <w:rsid w:val="00513DAB"/>
    <w:rsid w:val="005249CD"/>
    <w:rsid w:val="005276BB"/>
    <w:rsid w:val="00535A97"/>
    <w:rsid w:val="00537200"/>
    <w:rsid w:val="00546E71"/>
    <w:rsid w:val="00555B23"/>
    <w:rsid w:val="00557833"/>
    <w:rsid w:val="00573B77"/>
    <w:rsid w:val="00582A65"/>
    <w:rsid w:val="005A18DD"/>
    <w:rsid w:val="005D3238"/>
    <w:rsid w:val="005D3C41"/>
    <w:rsid w:val="005E27CC"/>
    <w:rsid w:val="005E794A"/>
    <w:rsid w:val="005F6314"/>
    <w:rsid w:val="005F6944"/>
    <w:rsid w:val="0060465D"/>
    <w:rsid w:val="00633BB6"/>
    <w:rsid w:val="00646B8D"/>
    <w:rsid w:val="006669A1"/>
    <w:rsid w:val="00670D2A"/>
    <w:rsid w:val="006A5DE5"/>
    <w:rsid w:val="006A645B"/>
    <w:rsid w:val="006B136F"/>
    <w:rsid w:val="006B5599"/>
    <w:rsid w:val="006C31D4"/>
    <w:rsid w:val="006D5E04"/>
    <w:rsid w:val="006E1692"/>
    <w:rsid w:val="006F7B1F"/>
    <w:rsid w:val="00700F23"/>
    <w:rsid w:val="00703F7E"/>
    <w:rsid w:val="00723843"/>
    <w:rsid w:val="00762103"/>
    <w:rsid w:val="00786DDC"/>
    <w:rsid w:val="007A08A1"/>
    <w:rsid w:val="007C699C"/>
    <w:rsid w:val="007F0DB5"/>
    <w:rsid w:val="0084167B"/>
    <w:rsid w:val="00847FA4"/>
    <w:rsid w:val="00850A51"/>
    <w:rsid w:val="00854739"/>
    <w:rsid w:val="0086050E"/>
    <w:rsid w:val="00892A24"/>
    <w:rsid w:val="00892C69"/>
    <w:rsid w:val="00897D16"/>
    <w:rsid w:val="008B08A9"/>
    <w:rsid w:val="008E6CEE"/>
    <w:rsid w:val="009015E7"/>
    <w:rsid w:val="00901C3A"/>
    <w:rsid w:val="00902960"/>
    <w:rsid w:val="009400AD"/>
    <w:rsid w:val="00944D91"/>
    <w:rsid w:val="009600A5"/>
    <w:rsid w:val="009648AD"/>
    <w:rsid w:val="009A1863"/>
    <w:rsid w:val="009B2A66"/>
    <w:rsid w:val="009B4C01"/>
    <w:rsid w:val="009C4908"/>
    <w:rsid w:val="009D4C1B"/>
    <w:rsid w:val="00A01658"/>
    <w:rsid w:val="00A06306"/>
    <w:rsid w:val="00A1537F"/>
    <w:rsid w:val="00A337EE"/>
    <w:rsid w:val="00A341CD"/>
    <w:rsid w:val="00A360D1"/>
    <w:rsid w:val="00A43DF2"/>
    <w:rsid w:val="00A72F09"/>
    <w:rsid w:val="00A737E8"/>
    <w:rsid w:val="00A74037"/>
    <w:rsid w:val="00A85F26"/>
    <w:rsid w:val="00A9561F"/>
    <w:rsid w:val="00AA149F"/>
    <w:rsid w:val="00AC2F0D"/>
    <w:rsid w:val="00AD4489"/>
    <w:rsid w:val="00AE5BFB"/>
    <w:rsid w:val="00AF602E"/>
    <w:rsid w:val="00B01DDC"/>
    <w:rsid w:val="00B048D3"/>
    <w:rsid w:val="00B05824"/>
    <w:rsid w:val="00B21F13"/>
    <w:rsid w:val="00B27F0D"/>
    <w:rsid w:val="00B415A5"/>
    <w:rsid w:val="00B7043A"/>
    <w:rsid w:val="00B74BF7"/>
    <w:rsid w:val="00B910ED"/>
    <w:rsid w:val="00B93D34"/>
    <w:rsid w:val="00B96FA8"/>
    <w:rsid w:val="00BA016B"/>
    <w:rsid w:val="00BA43FD"/>
    <w:rsid w:val="00BD7DD9"/>
    <w:rsid w:val="00BD7DEB"/>
    <w:rsid w:val="00BE3561"/>
    <w:rsid w:val="00C10D21"/>
    <w:rsid w:val="00C1118C"/>
    <w:rsid w:val="00C23BAB"/>
    <w:rsid w:val="00C33829"/>
    <w:rsid w:val="00C404F1"/>
    <w:rsid w:val="00C614C3"/>
    <w:rsid w:val="00C8001D"/>
    <w:rsid w:val="00C807B8"/>
    <w:rsid w:val="00C876CC"/>
    <w:rsid w:val="00CB5C5E"/>
    <w:rsid w:val="00CC07D2"/>
    <w:rsid w:val="00CD07E7"/>
    <w:rsid w:val="00CD3433"/>
    <w:rsid w:val="00CD7D2C"/>
    <w:rsid w:val="00CE7F36"/>
    <w:rsid w:val="00CF0B9A"/>
    <w:rsid w:val="00CF762E"/>
    <w:rsid w:val="00D0005F"/>
    <w:rsid w:val="00D073D0"/>
    <w:rsid w:val="00D12162"/>
    <w:rsid w:val="00D20074"/>
    <w:rsid w:val="00D433C9"/>
    <w:rsid w:val="00D55B33"/>
    <w:rsid w:val="00D57D7B"/>
    <w:rsid w:val="00D7622F"/>
    <w:rsid w:val="00D82118"/>
    <w:rsid w:val="00D824DA"/>
    <w:rsid w:val="00D87912"/>
    <w:rsid w:val="00D917E6"/>
    <w:rsid w:val="00DF21CF"/>
    <w:rsid w:val="00E27F14"/>
    <w:rsid w:val="00E412EC"/>
    <w:rsid w:val="00E537FF"/>
    <w:rsid w:val="00E55F04"/>
    <w:rsid w:val="00E678D0"/>
    <w:rsid w:val="00E849B4"/>
    <w:rsid w:val="00EA1455"/>
    <w:rsid w:val="00EA6E3C"/>
    <w:rsid w:val="00EB7A31"/>
    <w:rsid w:val="00EC3179"/>
    <w:rsid w:val="00EE1994"/>
    <w:rsid w:val="00EE1D71"/>
    <w:rsid w:val="00EE2A37"/>
    <w:rsid w:val="00EE3713"/>
    <w:rsid w:val="00EF5E70"/>
    <w:rsid w:val="00F00826"/>
    <w:rsid w:val="00F069E0"/>
    <w:rsid w:val="00F14614"/>
    <w:rsid w:val="00F1691C"/>
    <w:rsid w:val="00F16D92"/>
    <w:rsid w:val="00F1785D"/>
    <w:rsid w:val="00F26A22"/>
    <w:rsid w:val="00F541EC"/>
    <w:rsid w:val="00F63D30"/>
    <w:rsid w:val="00F64228"/>
    <w:rsid w:val="00F6742E"/>
    <w:rsid w:val="00F80A89"/>
    <w:rsid w:val="00F82DCF"/>
    <w:rsid w:val="00F87F6E"/>
    <w:rsid w:val="00FA2CF1"/>
    <w:rsid w:val="00FA2E19"/>
    <w:rsid w:val="00FD163B"/>
    <w:rsid w:val="00FD358F"/>
    <w:rsid w:val="00FE5D0E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F87F6E"/>
  </w:style>
  <w:style w:type="paragraph" w:customStyle="1" w:styleId="MTDisplayEquation">
    <w:name w:val="MTDisplayEquation"/>
    <w:basedOn w:val="Indentedletteredlist"/>
    <w:next w:val="Normal"/>
    <w:link w:val="MTDisplayEquationChar"/>
    <w:rsid w:val="00A43DF2"/>
    <w:pPr>
      <w:tabs>
        <w:tab w:val="center" w:pos="5040"/>
        <w:tab w:val="right" w:pos="9360"/>
      </w:tabs>
    </w:pPr>
  </w:style>
  <w:style w:type="character" w:customStyle="1" w:styleId="MTDisplayEquationChar">
    <w:name w:val="MTDisplayEquation Char"/>
    <w:basedOn w:val="IndentedletteredlistChar"/>
    <w:link w:val="MTDisplayEquation"/>
    <w:rsid w:val="00A43DF2"/>
    <w:rPr>
      <w:rFonts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header" Target="header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Microsoft_Visio_2003-2010_Drawing.vsd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e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header" Target="header2.xm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hyperlink" Target="https://creativecommons.org/licenses/by-nc-sa/4.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6.png"/><Relationship Id="rId1" Type="http://schemas.openxmlformats.org/officeDocument/2006/relationships/image" Target="media/image3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55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81</cp:revision>
  <dcterms:created xsi:type="dcterms:W3CDTF">2024-11-21T14:28:00Z</dcterms:created>
  <dcterms:modified xsi:type="dcterms:W3CDTF">2025-02-27T14:50:00Z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